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Cheshire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Cheshire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Cheshire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Cheshire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Cheshire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Cheshire East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Cheshire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Cheshire East is estimated to be </w:t>
      </w:r>
      <w:r w:rsidRPr="00773DF7">
        <w:rPr>
          <w:rFonts w:ascii="Libre Franklin Light" w:eastAsia="Times New Roman" w:hAnsi="Libre Franklin Light" w:cs="Calibri Light"/>
          <w:b/>
          <w:bCs/>
          <w:color w:val="C45911" w:themeColor="accent2" w:themeShade="BF"/>
        </w:rPr>
        <w:t xml:space="preserve">£6,335,732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Cheshire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Cheshire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Cheshire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Cheshire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hire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Cheshire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hire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Cheshire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Cheshire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hire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Cheshire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Cheshire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Cheshire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Cheshire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Cheshire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Cheshire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£6,335,732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Cheshire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£103,199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£2,134,207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£152,887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£42,999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£78,832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£3,823,608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£6,335,732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Cheshire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Cheshire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Cheshire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Cheshire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Cheshire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Cheshire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Cheshire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Cheshire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Cheshire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EFD5A0E-0FFE-4104-BDEB-5ACDB5F1E73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